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46EDC" w14:textId="77777777" w:rsidR="00EA7155" w:rsidRDefault="00EA7155" w:rsidP="00EA715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James HORNE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fl.1448)</w:t>
      </w:r>
    </w:p>
    <w:p w14:paraId="7CDDB51A" w14:textId="77777777" w:rsidR="00EA7155" w:rsidRDefault="00EA7155" w:rsidP="00EA715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Coventry. Hosier.</w:t>
      </w:r>
    </w:p>
    <w:p w14:paraId="607995B6" w14:textId="77777777" w:rsidR="00EA7155" w:rsidRDefault="00EA7155" w:rsidP="00EA7155">
      <w:pPr>
        <w:pStyle w:val="NoSpacing"/>
        <w:jc w:val="both"/>
        <w:rPr>
          <w:rFonts w:cs="Times New Roman"/>
          <w:szCs w:val="24"/>
          <w:lang w:val="en-GB"/>
        </w:rPr>
      </w:pPr>
    </w:p>
    <w:p w14:paraId="33715D48" w14:textId="77777777" w:rsidR="00EA7155" w:rsidRDefault="00EA7155" w:rsidP="00EA7155">
      <w:pPr>
        <w:pStyle w:val="NoSpacing"/>
        <w:jc w:val="both"/>
        <w:rPr>
          <w:rFonts w:cs="Times New Roman"/>
          <w:szCs w:val="24"/>
          <w:lang w:val="en-GB"/>
        </w:rPr>
      </w:pPr>
    </w:p>
    <w:p w14:paraId="1F1457CB" w14:textId="77777777" w:rsidR="00EA7155" w:rsidRDefault="00EA7155" w:rsidP="00EA715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1448</w:t>
      </w:r>
      <w:r>
        <w:rPr>
          <w:rFonts w:cs="Times New Roman"/>
          <w:szCs w:val="24"/>
          <w:lang w:val="en-GB"/>
        </w:rPr>
        <w:tab/>
        <w:t xml:space="preserve">Thomas Danyell(q.v.) and Thomas Mountford(q.v.) brought a </w:t>
      </w:r>
      <w:proofErr w:type="gramStart"/>
      <w:r>
        <w:rPr>
          <w:rFonts w:cs="Times New Roman"/>
          <w:szCs w:val="24"/>
          <w:lang w:val="en-GB"/>
        </w:rPr>
        <w:t>plaint</w:t>
      </w:r>
      <w:proofErr w:type="gramEnd"/>
    </w:p>
    <w:p w14:paraId="6A78C8E8" w14:textId="77777777" w:rsidR="00EA7155" w:rsidRDefault="00EA7155" w:rsidP="00EA715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of trespass against him and six others.</w:t>
      </w:r>
    </w:p>
    <w:p w14:paraId="36C05508" w14:textId="77777777" w:rsidR="00EA7155" w:rsidRDefault="00EA7155" w:rsidP="00EA715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636E2B">
          <w:rPr>
            <w:rStyle w:val="Hyperlink"/>
            <w:rFonts w:cs="Times New Roman"/>
            <w:szCs w:val="24"/>
            <w:lang w:val="en-GB"/>
          </w:rPr>
          <w:t>https://waalt.uh.edu/index.php/CP40/748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B8AEB34" w14:textId="77777777" w:rsidR="00EA7155" w:rsidRDefault="00EA7155" w:rsidP="00EA7155">
      <w:pPr>
        <w:pStyle w:val="NoSpacing"/>
        <w:jc w:val="both"/>
        <w:rPr>
          <w:rFonts w:cs="Times New Roman"/>
          <w:szCs w:val="24"/>
          <w:lang w:val="en-GB"/>
        </w:rPr>
      </w:pPr>
    </w:p>
    <w:p w14:paraId="6B6DCE74" w14:textId="77777777" w:rsidR="00EA7155" w:rsidRDefault="00EA7155" w:rsidP="00EA7155">
      <w:pPr>
        <w:pStyle w:val="NoSpacing"/>
        <w:jc w:val="both"/>
        <w:rPr>
          <w:rFonts w:cs="Times New Roman"/>
          <w:szCs w:val="24"/>
          <w:lang w:val="en-GB"/>
        </w:rPr>
      </w:pPr>
    </w:p>
    <w:p w14:paraId="6E962A8E" w14:textId="77777777" w:rsidR="00EA7155" w:rsidRDefault="00EA7155" w:rsidP="00EA715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26 November 2023</w:t>
      </w:r>
    </w:p>
    <w:p w14:paraId="4A26000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B1EB0" w14:textId="77777777" w:rsidR="00EA7155" w:rsidRDefault="00EA7155" w:rsidP="009139A6">
      <w:r>
        <w:separator/>
      </w:r>
    </w:p>
  </w:endnote>
  <w:endnote w:type="continuationSeparator" w:id="0">
    <w:p w14:paraId="7B5432A8" w14:textId="77777777" w:rsidR="00EA7155" w:rsidRDefault="00EA71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A5C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D97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AFB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2F2C7" w14:textId="77777777" w:rsidR="00EA7155" w:rsidRDefault="00EA7155" w:rsidP="009139A6">
      <w:r>
        <w:separator/>
      </w:r>
    </w:p>
  </w:footnote>
  <w:footnote w:type="continuationSeparator" w:id="0">
    <w:p w14:paraId="7D51227A" w14:textId="77777777" w:rsidR="00EA7155" w:rsidRDefault="00EA71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99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0F2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C58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5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A715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DB6B2"/>
  <w15:chartTrackingRefBased/>
  <w15:docId w15:val="{FD5D597A-D760-458E-8EF8-7118EC3B5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A71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2023-12-05T09:55:00Z</dcterms:created>
  <dcterms:modified xsi:type="dcterms:W3CDTF">2023-12-05T09:56:00Z</dcterms:modified>
</cp:coreProperties>
</file>